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R5-246170</w:t>
        </w:r>
      </w:fldSimple>
    </w:p>
    <w:p w14:paraId="7CB45193" w14:textId="77777777" w:rsidR="001E41F3" w:rsidRDefault="007501F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501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501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501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50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501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intra TC 6.3.2.4.1 and TC 6.3.2.4.3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275BF1" w:rsidR="001E41F3" w:rsidRDefault="007501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</w:t>
              </w:r>
              <w:r w:rsidR="005D5405">
                <w:rPr>
                  <w:noProof/>
                  <w:lang w:eastAsia="zh-CN"/>
                </w:rPr>
                <w:t>T</w:t>
              </w:r>
              <w:r w:rsidR="00E13F3D">
                <w:rPr>
                  <w:noProof/>
                </w:rPr>
                <w:t>ek In</w:t>
              </w:r>
              <w:r w:rsidR="000A4170">
                <w:rPr>
                  <w:noProof/>
                </w:rPr>
                <w:t>c</w:t>
              </w:r>
              <w:r w:rsidR="00E13F3D">
                <w:rPr>
                  <w:noProof/>
                </w:rPr>
                <w:t>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B58D02" w:rsidR="001E41F3" w:rsidRDefault="00A032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501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501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50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501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801F4F" w:rsidR="001E41F3" w:rsidRDefault="00A03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cases 6.3.2.4.1 and 6.3.2.4.3 do not have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D4D607" w:rsidR="00AB21F5" w:rsidRPr="00B57CFB" w:rsidRDefault="00A03251" w:rsidP="00B57C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analysis to these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72EB6" w:rsidR="001E41F3" w:rsidRDefault="00A03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035C1" w:rsidR="001E41F3" w:rsidRDefault="00106842">
            <w:pPr>
              <w:pStyle w:val="CRCoverPage"/>
              <w:spacing w:after="0"/>
              <w:ind w:left="100"/>
              <w:rPr>
                <w:noProof/>
              </w:rPr>
            </w:pPr>
            <w:r w:rsidRPr="007A20A2">
              <w:t>The analysis zip files are updated in TR 3</w:t>
            </w:r>
            <w:r>
              <w:t>8</w:t>
            </w:r>
            <w:r w:rsidRPr="007A20A2">
              <w:t>.903.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EF6736" w:rsidR="001E41F3" w:rsidRDefault="00A032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CAFC77" w:rsidR="001E41F3" w:rsidRDefault="001068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04F6D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085CE5">
              <w:rPr>
                <w:noProof/>
              </w:rPr>
              <w:t xml:space="preserve"> </w:t>
            </w:r>
            <w:r w:rsidR="00106842">
              <w:rPr>
                <w:noProof/>
              </w:rPr>
              <w:t>3</w:t>
            </w:r>
            <w:r w:rsidR="00085CE5">
              <w:rPr>
                <w:noProof/>
              </w:rPr>
              <w:t>8.533</w:t>
            </w:r>
            <w:r>
              <w:rPr>
                <w:noProof/>
              </w:rPr>
              <w:t xml:space="preserve"> CR </w:t>
            </w:r>
            <w:r w:rsidR="00085CE5">
              <w:rPr>
                <w:noProof/>
              </w:rPr>
              <w:t>3472</w:t>
            </w:r>
            <w:r w:rsidR="00806042">
              <w:rPr>
                <w:noProof/>
              </w:rPr>
              <w:t>, 3483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74228" w:rsidR="001E41F3" w:rsidRDefault="00A032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ED6C8C" w:rsidR="001E41F3" w:rsidRDefault="00FF6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</w:t>
            </w:r>
            <w:r>
              <w:rPr>
                <w:noProof/>
              </w:rPr>
              <w:t xml:space="preserve">4 </w:t>
            </w:r>
            <w:r>
              <w:rPr>
                <w:rFonts w:hint="eastAsia"/>
                <w:noProof/>
                <w:lang w:eastAsia="zh-CN"/>
              </w:rPr>
              <w:t>dependency</w:t>
            </w:r>
            <w:r>
              <w:rPr>
                <w:noProof/>
              </w:rPr>
              <w:t xml:space="preserve">, </w:t>
            </w:r>
            <w:r w:rsidR="007D10D8" w:rsidRPr="007D10D8">
              <w:rPr>
                <w:noProof/>
              </w:rPr>
              <w:t>R4-2417901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BDCE3" w14:textId="123CB572" w:rsidR="00842281" w:rsidRPr="004F6E5A" w:rsidRDefault="00842281" w:rsidP="00842281">
      <w:pPr>
        <w:pStyle w:val="3"/>
        <w:rPr>
          <w:rFonts w:eastAsia="??"/>
          <w:color w:val="C00000"/>
          <w:sz w:val="32"/>
          <w:lang w:eastAsia="ja-JP"/>
        </w:rPr>
      </w:pPr>
      <w:r w:rsidRPr="004F6E5A">
        <w:rPr>
          <w:rFonts w:eastAsia="??"/>
          <w:color w:val="C00000"/>
          <w:sz w:val="32"/>
        </w:rPr>
        <w:lastRenderedPageBreak/>
        <w:t xml:space="preserve">&lt;&lt; Start of changes </w:t>
      </w:r>
      <w:r w:rsidR="001E2562">
        <w:rPr>
          <w:rFonts w:eastAsia="??"/>
          <w:color w:val="C00000"/>
          <w:sz w:val="32"/>
        </w:rPr>
        <w:t>1</w:t>
      </w:r>
      <w:r w:rsidRPr="004F6E5A">
        <w:rPr>
          <w:rFonts w:eastAsia="??"/>
          <w:color w:val="C00000"/>
          <w:sz w:val="32"/>
        </w:rPr>
        <w:t>&gt;&gt;</w:t>
      </w:r>
    </w:p>
    <w:p w14:paraId="79E5EE91" w14:textId="77777777" w:rsidR="00842281" w:rsidRPr="007A20A2" w:rsidRDefault="00842281" w:rsidP="00842281">
      <w:pPr>
        <w:pStyle w:val="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files to TR 3</w:t>
      </w:r>
      <w:r>
        <w:rPr>
          <w:rFonts w:eastAsia="??"/>
          <w:sz w:val="20"/>
          <w:szCs w:val="32"/>
        </w:rPr>
        <w:t>8</w:t>
      </w:r>
      <w:r w:rsidRPr="007A20A2">
        <w:rPr>
          <w:rFonts w:eastAsia="??"/>
          <w:sz w:val="20"/>
          <w:szCs w:val="32"/>
        </w:rPr>
        <w:t>.903:</w:t>
      </w:r>
    </w:p>
    <w:p w14:paraId="04FE257E" w14:textId="77777777" w:rsidR="00842281" w:rsidRDefault="00842281" w:rsidP="00842281">
      <w:pPr>
        <w:pStyle w:val="2"/>
        <w:spacing w:before="0" w:after="120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“</w:t>
      </w:r>
      <w:r w:rsidRPr="00FA710C">
        <w:rPr>
          <w:rFonts w:eastAsia="??"/>
          <w:sz w:val="20"/>
          <w:szCs w:val="32"/>
        </w:rPr>
        <w:t>38.533 6.3.2.4.1+6.3.2.4.3 TT</w:t>
      </w:r>
      <w:r w:rsidRPr="007A20A2">
        <w:rPr>
          <w:rFonts w:eastAsia="??"/>
          <w:sz w:val="20"/>
          <w:szCs w:val="32"/>
        </w:rPr>
        <w:t>”</w:t>
      </w:r>
    </w:p>
    <w:p w14:paraId="24F10D25" w14:textId="67EDCF4D" w:rsidR="00842281" w:rsidRPr="004F6E5A" w:rsidRDefault="00842281" w:rsidP="00842281">
      <w:pPr>
        <w:pStyle w:val="3"/>
        <w:rPr>
          <w:rFonts w:eastAsia="??"/>
          <w:color w:val="C00000"/>
          <w:sz w:val="32"/>
        </w:rPr>
      </w:pPr>
      <w:r w:rsidRPr="004F6E5A">
        <w:rPr>
          <w:rFonts w:eastAsia="??"/>
          <w:color w:val="C00000"/>
          <w:sz w:val="32"/>
        </w:rPr>
        <w:t xml:space="preserve">&lt;&lt; End of changes </w:t>
      </w:r>
      <w:r w:rsidR="001E2562">
        <w:rPr>
          <w:rFonts w:eastAsia="??"/>
          <w:color w:val="C00000"/>
          <w:sz w:val="32"/>
        </w:rPr>
        <w:t>1</w:t>
      </w:r>
      <w:r w:rsidRPr="004F6E5A">
        <w:rPr>
          <w:rFonts w:eastAsia="??"/>
          <w:color w:val="C00000"/>
          <w:sz w:val="32"/>
        </w:rPr>
        <w:t>&gt;&gt;</w:t>
      </w:r>
    </w:p>
    <w:sectPr w:rsidR="00842281" w:rsidRPr="004F6E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0A2CA" w14:textId="77777777" w:rsidR="00817F30" w:rsidRDefault="00817F30">
      <w:r>
        <w:separator/>
      </w:r>
    </w:p>
  </w:endnote>
  <w:endnote w:type="continuationSeparator" w:id="0">
    <w:p w14:paraId="0AAF4FC6" w14:textId="77777777" w:rsidR="00817F30" w:rsidRDefault="00817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4EB97" w14:textId="77777777" w:rsidR="00817F30" w:rsidRDefault="00817F30">
      <w:r>
        <w:separator/>
      </w:r>
    </w:p>
  </w:footnote>
  <w:footnote w:type="continuationSeparator" w:id="0">
    <w:p w14:paraId="7167EDB7" w14:textId="77777777" w:rsidR="00817F30" w:rsidRDefault="00817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E80CA0"/>
    <w:multiLevelType w:val="hybridMultilevel"/>
    <w:tmpl w:val="2DBCE7D2"/>
    <w:lvl w:ilvl="0" w:tplc="C778F2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5F1"/>
    <w:rsid w:val="00070E09"/>
    <w:rsid w:val="00085CE5"/>
    <w:rsid w:val="000A4170"/>
    <w:rsid w:val="000A6394"/>
    <w:rsid w:val="000B7FED"/>
    <w:rsid w:val="000C038A"/>
    <w:rsid w:val="000C6598"/>
    <w:rsid w:val="000D44B3"/>
    <w:rsid w:val="00106842"/>
    <w:rsid w:val="00145D43"/>
    <w:rsid w:val="00156EA7"/>
    <w:rsid w:val="00192C46"/>
    <w:rsid w:val="001A08B3"/>
    <w:rsid w:val="001A7B60"/>
    <w:rsid w:val="001B52F0"/>
    <w:rsid w:val="001B7A65"/>
    <w:rsid w:val="001E256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3D42"/>
    <w:rsid w:val="005141D9"/>
    <w:rsid w:val="0051580D"/>
    <w:rsid w:val="00547111"/>
    <w:rsid w:val="00592D74"/>
    <w:rsid w:val="005955FF"/>
    <w:rsid w:val="005D5405"/>
    <w:rsid w:val="005E2C44"/>
    <w:rsid w:val="00621188"/>
    <w:rsid w:val="00623A64"/>
    <w:rsid w:val="006257ED"/>
    <w:rsid w:val="00653DE4"/>
    <w:rsid w:val="00665C47"/>
    <w:rsid w:val="00695808"/>
    <w:rsid w:val="006B46FB"/>
    <w:rsid w:val="006E21FB"/>
    <w:rsid w:val="007501FB"/>
    <w:rsid w:val="00792342"/>
    <w:rsid w:val="007977A8"/>
    <w:rsid w:val="007B512A"/>
    <w:rsid w:val="007C2097"/>
    <w:rsid w:val="007D10D8"/>
    <w:rsid w:val="007D6A07"/>
    <w:rsid w:val="007F7259"/>
    <w:rsid w:val="008040A8"/>
    <w:rsid w:val="00806042"/>
    <w:rsid w:val="00817F30"/>
    <w:rsid w:val="008279FA"/>
    <w:rsid w:val="0084228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3251"/>
    <w:rsid w:val="00A246B6"/>
    <w:rsid w:val="00A47E70"/>
    <w:rsid w:val="00A50CF0"/>
    <w:rsid w:val="00A7671C"/>
    <w:rsid w:val="00A96E21"/>
    <w:rsid w:val="00AA2CBC"/>
    <w:rsid w:val="00AB21F5"/>
    <w:rsid w:val="00AC5820"/>
    <w:rsid w:val="00AD1CD8"/>
    <w:rsid w:val="00B258BB"/>
    <w:rsid w:val="00B57CFB"/>
    <w:rsid w:val="00B67B97"/>
    <w:rsid w:val="00B71373"/>
    <w:rsid w:val="00B968C8"/>
    <w:rsid w:val="00BA3EC5"/>
    <w:rsid w:val="00BA51D9"/>
    <w:rsid w:val="00BB5DFC"/>
    <w:rsid w:val="00BD279D"/>
    <w:rsid w:val="00BD6BB8"/>
    <w:rsid w:val="00C47B0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68F1"/>
    <w:rsid w:val="00D50255"/>
    <w:rsid w:val="00D66520"/>
    <w:rsid w:val="00D84AE9"/>
    <w:rsid w:val="00D9124E"/>
    <w:rsid w:val="00DE34CF"/>
    <w:rsid w:val="00E13F3D"/>
    <w:rsid w:val="00E34898"/>
    <w:rsid w:val="00EA12AE"/>
    <w:rsid w:val="00EB09B7"/>
    <w:rsid w:val="00EE7D7C"/>
    <w:rsid w:val="00F25D98"/>
    <w:rsid w:val="00F300FB"/>
    <w:rsid w:val="00F370D2"/>
    <w:rsid w:val="00FB6386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1E256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623A6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23A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3A6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26</cp:revision>
  <cp:lastPrinted>1899-12-31T23:00:00Z</cp:lastPrinted>
  <dcterms:created xsi:type="dcterms:W3CDTF">2020-02-03T08:32:00Z</dcterms:created>
  <dcterms:modified xsi:type="dcterms:W3CDTF">2024-11-07T08:53:00Z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R5-246170</vt:lpwstr>
  </property>
  <property fmtid="{D5CDD505-2E9C-101B-9397-08002B2CF9AE}" pid="10" name="Spec#">
    <vt:lpwstr>38.903</vt:lpwstr>
  </property>
  <property fmtid="{D5CDD505-2E9C-101B-9397-08002B2CF9AE}" pid="11" name="Cr#">
    <vt:lpwstr>0849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TT analysis for LTM intra TC 6.3.2.4.1 and TC 6.3.2.4.3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2024-10-21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2024-10-21T07:14:00Z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dc236793-764c-44a2-8ecd-4e6a72eabb43</vt:lpwstr>
  </property>
  <property fmtid="{D5CDD505-2E9C-101B-9397-08002B2CF9AE}" pid="27" name="MSIP_Label_83bcef13-7cac-433f-ba1d-47a323951816_ContentBits">
    <vt:lpwstr>0</vt:lpwstr>
  </property>
</Properties>
</file>